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799" w:rsidRDefault="001B5799" w:rsidP="001B579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</w:rPr>
        <w:t>Thomas WAREN</w:t>
      </w:r>
      <w:r>
        <w:rPr>
          <w:rStyle w:val="Hyperlink"/>
          <w:u w:val="none"/>
        </w:rPr>
        <w:t xml:space="preserve">      (fl.1441)</w:t>
      </w:r>
    </w:p>
    <w:p w:rsidR="001B5799" w:rsidRDefault="001B5799" w:rsidP="001B579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1B5799" w:rsidRDefault="001B5799" w:rsidP="001B579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1B5799" w:rsidRDefault="001B5799" w:rsidP="001B579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17 Jan.1441</w:t>
      </w:r>
      <w:r>
        <w:rPr>
          <w:rStyle w:val="Hyperlink"/>
          <w:u w:val="none"/>
        </w:rPr>
        <w:tab/>
        <w:t xml:space="preserve">He was a witness when Thomas </w:t>
      </w:r>
      <w:proofErr w:type="spellStart"/>
      <w:proofErr w:type="gramStart"/>
      <w:r>
        <w:rPr>
          <w:rStyle w:val="Hyperlink"/>
          <w:u w:val="none"/>
        </w:rPr>
        <w:t>Mollesley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>q.v.) gave the manor of</w:t>
      </w:r>
    </w:p>
    <w:p w:rsidR="001B5799" w:rsidRDefault="001B5799" w:rsidP="001B579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spellStart"/>
      <w:r>
        <w:rPr>
          <w:rStyle w:val="Hyperlink"/>
          <w:u w:val="none"/>
        </w:rPr>
        <w:t>Bascote</w:t>
      </w:r>
      <w:proofErr w:type="spellEnd"/>
      <w:r>
        <w:rPr>
          <w:rStyle w:val="Hyperlink"/>
          <w:u w:val="none"/>
        </w:rPr>
        <w:t xml:space="preserve"> and property in </w:t>
      </w:r>
      <w:proofErr w:type="spellStart"/>
      <w:r>
        <w:rPr>
          <w:rStyle w:val="Hyperlink"/>
          <w:u w:val="none"/>
        </w:rPr>
        <w:t>Shustoke</w:t>
      </w:r>
      <w:proofErr w:type="spellEnd"/>
      <w:r>
        <w:rPr>
          <w:rStyle w:val="Hyperlink"/>
          <w:u w:val="none"/>
        </w:rPr>
        <w:t xml:space="preserve">, Warwickshire, to Sir Richard </w:t>
      </w:r>
    </w:p>
    <w:p w:rsidR="001B5799" w:rsidRDefault="001B5799" w:rsidP="001B579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>Vernon(</w:t>
      </w:r>
      <w:proofErr w:type="gramEnd"/>
      <w:r>
        <w:rPr>
          <w:rStyle w:val="Hyperlink"/>
          <w:u w:val="none"/>
        </w:rPr>
        <w:t>q.v.) and others.</w:t>
      </w:r>
    </w:p>
    <w:p w:rsidR="001B5799" w:rsidRDefault="001B5799" w:rsidP="001B579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>(</w:t>
      </w:r>
      <w:hyperlink r:id="rId7" w:history="1">
        <w:r w:rsidRPr="00323FD0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 ref.276/51)</w:t>
      </w:r>
    </w:p>
    <w:p w:rsidR="001B5799" w:rsidRDefault="001B5799" w:rsidP="001B579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1B5799" w:rsidRDefault="001B5799" w:rsidP="001B579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E47068" w:rsidRPr="00C009D8" w:rsidRDefault="001B5799" w:rsidP="001B5799">
      <w:pPr>
        <w:pStyle w:val="NoSpacing"/>
      </w:pPr>
      <w:r>
        <w:rPr>
          <w:rStyle w:val="Hyperlink"/>
          <w:u w:val="none"/>
        </w:rPr>
        <w:t>23 April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5799" w:rsidRDefault="001B5799" w:rsidP="00920DE3">
      <w:pPr>
        <w:spacing w:after="0" w:line="240" w:lineRule="auto"/>
      </w:pPr>
      <w:r>
        <w:separator/>
      </w:r>
    </w:p>
  </w:endnote>
  <w:endnote w:type="continuationSeparator" w:id="0">
    <w:p w:rsidR="001B5799" w:rsidRDefault="001B579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5799" w:rsidRDefault="001B5799" w:rsidP="00920DE3">
      <w:pPr>
        <w:spacing w:after="0" w:line="240" w:lineRule="auto"/>
      </w:pPr>
      <w:r>
        <w:separator/>
      </w:r>
    </w:p>
  </w:footnote>
  <w:footnote w:type="continuationSeparator" w:id="0">
    <w:p w:rsidR="001B5799" w:rsidRDefault="001B579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799"/>
    <w:rsid w:val="00120749"/>
    <w:rsid w:val="001B579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B5799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B579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2015-05-09T21:22:00Z</dcterms:created>
  <dcterms:modified xsi:type="dcterms:W3CDTF">2015-05-09T21:22:00Z</dcterms:modified>
</cp:coreProperties>
</file>